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BD4" w:rsidRDefault="00574BD4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574BD4">
        <w:rPr>
          <w:rFonts w:asciiTheme="majorHAnsi" w:hAnsiTheme="majorHAnsi" w:cstheme="majorHAnsi"/>
          <w:u w:val="single"/>
        </w:rPr>
        <w:t>Lesson 1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2676A" w:rsidRDefault="00126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740DB07" wp14:editId="3C4313E8">
            <wp:extent cx="4664075" cy="4380230"/>
            <wp:effectExtent l="0" t="0" r="317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38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76A" w:rsidRDefault="00126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F633EF1" wp14:editId="26007AC2">
            <wp:extent cx="4664075" cy="1170305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17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76A" w:rsidRDefault="0012676A" w:rsidP="00CB3E43">
      <w:pPr>
        <w:rPr>
          <w:rFonts w:asciiTheme="majorHAnsi" w:hAnsiTheme="majorHAnsi" w:cstheme="majorHAnsi"/>
          <w:sz w:val="28"/>
        </w:rPr>
      </w:pPr>
    </w:p>
    <w:p w:rsidR="00AD1342" w:rsidRDefault="00AD1342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AD1342" w:rsidRDefault="00AD1342" w:rsidP="00CB3E43">
      <w:pPr>
        <w:rPr>
          <w:rFonts w:asciiTheme="majorHAnsi" w:hAnsiTheme="majorHAnsi" w:cstheme="majorHAnsi"/>
          <w:sz w:val="28"/>
        </w:rPr>
      </w:pPr>
    </w:p>
    <w:p w:rsidR="0012676A" w:rsidRDefault="00126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12676A" w:rsidRDefault="00126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2988C1B" wp14:editId="0328D90B">
            <wp:extent cx="4664075" cy="2336165"/>
            <wp:effectExtent l="0" t="0" r="3175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33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C060AAB" wp14:editId="327EF4D8">
            <wp:extent cx="4664075" cy="2597785"/>
            <wp:effectExtent l="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59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D5EBD08" wp14:editId="308107A6">
            <wp:extent cx="4664075" cy="2301240"/>
            <wp:effectExtent l="0" t="0" r="3175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39DB53B" wp14:editId="252788C6">
            <wp:extent cx="4533900" cy="22383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F6A" w:rsidRDefault="00D91F6A" w:rsidP="00CB3E43">
      <w:pPr>
        <w:rPr>
          <w:rFonts w:asciiTheme="majorHAnsi" w:hAnsiTheme="majorHAnsi" w:cstheme="majorHAnsi"/>
          <w:sz w:val="28"/>
        </w:rPr>
      </w:pPr>
    </w:p>
    <w:p w:rsidR="00D91F6A" w:rsidRDefault="00D91F6A" w:rsidP="00CB3E43">
      <w:pPr>
        <w:rPr>
          <w:rFonts w:asciiTheme="majorHAnsi" w:hAnsiTheme="majorHAnsi" w:cstheme="majorHAnsi"/>
          <w:sz w:val="28"/>
        </w:rPr>
      </w:pPr>
    </w:p>
    <w:p w:rsidR="00D91F6A" w:rsidRDefault="00D91F6A" w:rsidP="00CB3E43">
      <w:pPr>
        <w:rPr>
          <w:rFonts w:asciiTheme="majorHAnsi" w:hAnsiTheme="majorHAnsi" w:cstheme="majorHAnsi"/>
          <w:sz w:val="28"/>
        </w:rPr>
      </w:pPr>
    </w:p>
    <w:p w:rsidR="00D91F6A" w:rsidRDefault="00D91F6A" w:rsidP="00CB3E43">
      <w:pPr>
        <w:rPr>
          <w:rFonts w:asciiTheme="majorHAnsi" w:hAnsiTheme="majorHAnsi" w:cstheme="majorHAnsi"/>
          <w:sz w:val="28"/>
        </w:rPr>
      </w:pPr>
    </w:p>
    <w:p w:rsidR="00D91F6A" w:rsidRDefault="00D91F6A" w:rsidP="00CB3E43">
      <w:pPr>
        <w:rPr>
          <w:rFonts w:asciiTheme="majorHAnsi" w:hAnsiTheme="majorHAnsi" w:cstheme="majorHAnsi"/>
          <w:sz w:val="28"/>
        </w:rPr>
      </w:pPr>
    </w:p>
    <w:p w:rsidR="00D91F6A" w:rsidRDefault="00D91F6A" w:rsidP="00CB3E43">
      <w:pPr>
        <w:rPr>
          <w:noProof/>
        </w:rPr>
      </w:pPr>
      <w:r>
        <w:rPr>
          <w:rFonts w:asciiTheme="majorHAnsi" w:hAnsiTheme="majorHAnsi" w:cstheme="majorHAnsi"/>
          <w:sz w:val="28"/>
        </w:rPr>
        <w:t>6.</w:t>
      </w:r>
      <w:r w:rsidRPr="00D91F6A">
        <w:rPr>
          <w:noProof/>
        </w:rPr>
        <w:t xml:space="preserve"> </w:t>
      </w:r>
    </w:p>
    <w:p w:rsidR="00D91F6A" w:rsidRPr="006774B3" w:rsidRDefault="00D91F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CE53B09" wp14:editId="30AE2263">
            <wp:extent cx="4552950" cy="2584241"/>
            <wp:effectExtent l="0" t="0" r="0" b="69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0705" cy="259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1F6A" w:rsidRPr="006774B3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74BD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342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1F6A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8B7FD2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</TotalTime>
  <Pages>2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2021-01-25T14:18:00Z</dcterms:created>
  <dcterms:modified xsi:type="dcterms:W3CDTF">2021-01-25T21:29:00Z</dcterms:modified>
</cp:coreProperties>
</file>